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B9E74" w14:textId="40912FD7" w:rsidR="0092640C" w:rsidRPr="004E2BAC" w:rsidRDefault="0092640C" w:rsidP="0092640C">
      <w:pPr>
        <w:spacing w:after="120"/>
        <w:ind w:left="1985" w:hanging="1985"/>
        <w:rPr>
          <w:rFonts w:ascii="Arial" w:eastAsia="MS Mincho" w:hAnsi="Arial"/>
          <w:b/>
          <w:sz w:val="24"/>
          <w:lang w:val="en-US"/>
        </w:rPr>
      </w:pP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107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BD696A">
        <w:rPr>
          <w:rFonts w:ascii="Arial" w:eastAsia="MS Mincho" w:hAnsi="Arial"/>
          <w:b/>
          <w:sz w:val="24"/>
          <w:lang w:val="en-US"/>
        </w:rPr>
        <w:t>R4-231</w:t>
      </w:r>
      <w:r w:rsidR="004E2BAC" w:rsidRPr="004E2BAC">
        <w:rPr>
          <w:rFonts w:ascii="Arial" w:eastAsia="MS Mincho" w:hAnsi="Arial"/>
          <w:b/>
          <w:sz w:val="24"/>
          <w:lang w:val="en-US"/>
        </w:rPr>
        <w:t>0381</w:t>
      </w:r>
    </w:p>
    <w:p w14:paraId="324A9F49" w14:textId="77777777" w:rsidR="0092640C" w:rsidRPr="00CF77D7" w:rsidRDefault="0092640C" w:rsidP="0092640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begin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instrText xml:space="preserve"> DOCPROPERTY  Location  \* MERGEFORMAT </w:instrTex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separate"/>
      </w:r>
      <w:r w:rsidRPr="00CF77D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Incheon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end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begin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instrText xml:space="preserve"> DOCPROPERTY  Country  \* MERGEFORMAT </w:instrTex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separate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Korea (Republic Of)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end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begin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separate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22nd 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end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 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begin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instrText xml:space="preserve"> DOCPROPERTY  EndDate  \* MERGEFORMAT </w:instrTex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separate"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26th May 2023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fldChar w:fldCharType="end"/>
      </w:r>
    </w:p>
    <w:p w14:paraId="2CA2898E" w14:textId="133EDB9C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.35</w:t>
      </w:r>
      <w:r w:rsidR="001A1F8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A20980">
        <w:rPr>
          <w:rFonts w:ascii="Arial" w:eastAsiaTheme="minorEastAsia" w:hAnsi="Arial" w:cs="Arial"/>
          <w:color w:val="000000"/>
          <w:sz w:val="22"/>
          <w:lang w:eastAsia="zh-CN"/>
        </w:rPr>
        <w:t>5</w:t>
      </w:r>
    </w:p>
    <w:p w14:paraId="7283D21E" w14:textId="75B824FB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RF feasibility study of Network Energy Savings for NR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8D6DCA7" w14:textId="19AB9C46" w:rsidR="00A9325D" w:rsidRDefault="009611AD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5814FD07" w14:textId="41B60828" w:rsidR="00E70C2E" w:rsidRDefault="00E70C2E" w:rsidP="00E70C2E">
      <w:pPr>
        <w:rPr>
          <w:b/>
          <w:u w:val="single"/>
          <w:lang w:eastAsia="ko-KR"/>
        </w:rPr>
      </w:pPr>
      <w:r w:rsidRPr="00CF77D7">
        <w:rPr>
          <w:b/>
          <w:u w:val="single"/>
          <w:lang w:eastAsia="ko-KR"/>
        </w:rPr>
        <w:t>Issue 1-1: TAE</w:t>
      </w:r>
    </w:p>
    <w:p w14:paraId="6487AB9A" w14:textId="77777777" w:rsidR="007B380A" w:rsidRPr="00443759" w:rsidRDefault="007B380A" w:rsidP="004437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</w:pPr>
      <w:r w:rsidRPr="00443759">
        <w:rPr>
          <w:rFonts w:hint="eastAsia"/>
        </w:rPr>
        <w:t>F</w:t>
      </w:r>
      <w:r w:rsidRPr="00443759">
        <w:t>urther discuss the following values for TAE to guarantee the SSB-less feature performance</w:t>
      </w:r>
    </w:p>
    <w:p w14:paraId="43CF2729" w14:textId="3ED3148C" w:rsidR="007B380A" w:rsidRPr="00443759" w:rsidRDefault="007B380A" w:rsidP="00443759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1: 2.</w:t>
      </w:r>
      <w:r w:rsidR="004E2BAC">
        <w:rPr>
          <w:szCs w:val="24"/>
          <w:lang w:val="en-US" w:eastAsia="zh-CN"/>
        </w:rPr>
        <w:t>x</w:t>
      </w:r>
      <w:bookmarkStart w:id="0" w:name="_GoBack"/>
      <w:bookmarkEnd w:id="0"/>
      <w:r w:rsidR="00237303">
        <w:rPr>
          <w:szCs w:val="24"/>
          <w:lang w:val="en-US" w:eastAsia="zh-CN"/>
        </w:rPr>
        <w:t xml:space="preserve"> </w:t>
      </w:r>
      <w:r w:rsidRPr="00443759">
        <w:rPr>
          <w:szCs w:val="24"/>
          <w:lang w:val="en-US" w:eastAsia="zh-CN"/>
        </w:rPr>
        <w:t>us, i.e., CP size for 30</w:t>
      </w:r>
      <w:r w:rsidR="002F7202">
        <w:rPr>
          <w:rFonts w:hint="eastAsia"/>
          <w:szCs w:val="24"/>
          <w:lang w:val="en-US" w:eastAsia="zh-CN"/>
        </w:rPr>
        <w:t>k</w:t>
      </w:r>
      <w:r w:rsidRPr="00443759">
        <w:rPr>
          <w:szCs w:val="24"/>
          <w:lang w:val="en-US" w:eastAsia="zh-CN"/>
        </w:rPr>
        <w:t>Hz SCS</w:t>
      </w:r>
    </w:p>
    <w:p w14:paraId="7D1E1F2A" w14:textId="77777777" w:rsidR="007B380A" w:rsidRPr="00443759" w:rsidRDefault="007B380A" w:rsidP="00443759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2: 260ns</w:t>
      </w:r>
    </w:p>
    <w:p w14:paraId="079E9535" w14:textId="77777777" w:rsidR="007B380A" w:rsidRPr="00443759" w:rsidRDefault="007B380A" w:rsidP="00443759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3: 65ns</w:t>
      </w:r>
    </w:p>
    <w:p w14:paraId="69CECAF9" w14:textId="77777777" w:rsidR="007B380A" w:rsidRPr="00443759" w:rsidRDefault="007B380A" w:rsidP="00443759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443759">
        <w:rPr>
          <w:szCs w:val="24"/>
          <w:lang w:val="en-US" w:eastAsia="zh-CN"/>
        </w:rPr>
        <w:t>Option 4: 3us</w:t>
      </w:r>
    </w:p>
    <w:p w14:paraId="3D4D9F8E" w14:textId="77777777" w:rsidR="007B380A" w:rsidRPr="00443759" w:rsidRDefault="007B380A" w:rsidP="0044375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</w:pPr>
      <w:r w:rsidRPr="00443759">
        <w:t>In the next meeting, encourage companies to provide the achievable values.</w:t>
      </w:r>
    </w:p>
    <w:p w14:paraId="4189F4F8" w14:textId="77777777" w:rsidR="007B380A" w:rsidRPr="006848DD" w:rsidRDefault="007B380A" w:rsidP="00907A34">
      <w:p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</w:pPr>
    </w:p>
    <w:sectPr w:rsidR="007B380A" w:rsidRPr="006848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DB59" w16cex:dateUtc="2023-04-24T08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1AA08" w14:textId="77777777" w:rsidR="007C3A86" w:rsidRDefault="007C3A86" w:rsidP="00076769">
      <w:pPr>
        <w:spacing w:after="0" w:line="240" w:lineRule="auto"/>
      </w:pPr>
      <w:r>
        <w:separator/>
      </w:r>
    </w:p>
  </w:endnote>
  <w:endnote w:type="continuationSeparator" w:id="0">
    <w:p w14:paraId="553AD63F" w14:textId="77777777" w:rsidR="007C3A86" w:rsidRDefault="007C3A86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CF895" w14:textId="77777777" w:rsidR="007C3A86" w:rsidRDefault="007C3A86" w:rsidP="00076769">
      <w:pPr>
        <w:spacing w:after="0" w:line="240" w:lineRule="auto"/>
      </w:pPr>
      <w:r>
        <w:separator/>
      </w:r>
    </w:p>
  </w:footnote>
  <w:footnote w:type="continuationSeparator" w:id="0">
    <w:p w14:paraId="1BA92F14" w14:textId="77777777" w:rsidR="007C3A86" w:rsidRDefault="007C3A86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2A20"/>
    <w:multiLevelType w:val="hybridMultilevel"/>
    <w:tmpl w:val="ACC6D3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3C4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245F"/>
    <w:rsid w:val="0005326A"/>
    <w:rsid w:val="0006266D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254D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602"/>
    <w:rsid w:val="00145729"/>
    <w:rsid w:val="00145E7F"/>
    <w:rsid w:val="00146D0B"/>
    <w:rsid w:val="001478AA"/>
    <w:rsid w:val="00150D84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37303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6B0F"/>
    <w:rsid w:val="002E79DD"/>
    <w:rsid w:val="002F158C"/>
    <w:rsid w:val="002F2107"/>
    <w:rsid w:val="002F2294"/>
    <w:rsid w:val="002F4093"/>
    <w:rsid w:val="002F5636"/>
    <w:rsid w:val="002F5E98"/>
    <w:rsid w:val="002F7202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4EFD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18D4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3759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2BA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1DB5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164C"/>
    <w:rsid w:val="005D2A1A"/>
    <w:rsid w:val="005D308E"/>
    <w:rsid w:val="005D3A48"/>
    <w:rsid w:val="005D4391"/>
    <w:rsid w:val="005D502E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26858"/>
    <w:rsid w:val="006275E9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48DD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380A"/>
    <w:rsid w:val="007B5A43"/>
    <w:rsid w:val="007B709B"/>
    <w:rsid w:val="007C1343"/>
    <w:rsid w:val="007C220A"/>
    <w:rsid w:val="007C3A86"/>
    <w:rsid w:val="007C44E6"/>
    <w:rsid w:val="007C5EF1"/>
    <w:rsid w:val="007C7BF5"/>
    <w:rsid w:val="007D13A6"/>
    <w:rsid w:val="007D19B7"/>
    <w:rsid w:val="007D1B97"/>
    <w:rsid w:val="007D2076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3123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04A2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16DA"/>
    <w:rsid w:val="00902C07"/>
    <w:rsid w:val="0090352E"/>
    <w:rsid w:val="00903AC4"/>
    <w:rsid w:val="0090402F"/>
    <w:rsid w:val="00905804"/>
    <w:rsid w:val="00905B02"/>
    <w:rsid w:val="009061B7"/>
    <w:rsid w:val="00907A34"/>
    <w:rsid w:val="009101E2"/>
    <w:rsid w:val="00910AE3"/>
    <w:rsid w:val="00911326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640C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A05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2FF9"/>
    <w:rsid w:val="00A135EF"/>
    <w:rsid w:val="00A1570A"/>
    <w:rsid w:val="00A177F5"/>
    <w:rsid w:val="00A20980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1D8C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285B"/>
    <w:rsid w:val="00A9325D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AA0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46A5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256A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6F9"/>
    <w:rsid w:val="00CE0A7F"/>
    <w:rsid w:val="00CE1718"/>
    <w:rsid w:val="00CE176D"/>
    <w:rsid w:val="00CE1870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500B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0C2E"/>
    <w:rsid w:val="00E726EB"/>
    <w:rsid w:val="00E74342"/>
    <w:rsid w:val="00E744BD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683D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2B05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3118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D5F1C862-A7B1-40BD-A009-85F76B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16DA"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R4_bullets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List Paragraph - Bullets 字符,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link w:val="aff7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aff9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09213BB6-E1A1-4003-8F86-FDCDC0E7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Huawei-Ling Lin</cp:lastModifiedBy>
  <cp:revision>27</cp:revision>
  <cp:lastPrinted>2019-04-25T01:09:00Z</cp:lastPrinted>
  <dcterms:created xsi:type="dcterms:W3CDTF">2023-04-24T08:38:00Z</dcterms:created>
  <dcterms:modified xsi:type="dcterms:W3CDTF">2023-05-25T23:33:00Z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(3)sCPr13OerQvGfxDfXGsGVYt3jiRaAvuAqohQQSPBh3CKdk1OjxCKbiAJ9W+1zG0fdnOn2pSV
wj7WHavynYPjL4p0zGKed3gmHNsPBMKPaB71Heijp2ZI7MMKJsLdyiAwupRU267IdZpPdBke
+dCmXxufG1S/gCP9Skgi4z7qhnRWXPQO5iAk3k+kkB3UDfeRVoUNm4edN5JXPJMHYn9L6atu
7B8/wQ/YekwRIgbsIV</vt:lpwstr>
  </property>
  <property fmtid="{D5CDD505-2E9C-101B-9397-08002B2CF9AE}" pid="13" name="_2015_ms_pID_7253431">
    <vt:lpwstr>rqg46+nYFiCk/G4zMOWYpf7C1HJyLYJZT+vvFRy3tMle2U/TgqU48f
S1+C4azFWV/OzFPfOAW4ZbE/C/ktiqtL1DGTJ5Bg+MMhKjzs2RCHCyoOZQblVp1dQiEqWae5
BlyYsFmH6ZXvcmKs2Mf1LRAJDm2WHWz5J1LjZvvImK0PId8OOveN4abvTO3IqOLxRUBEjOgv
RyXi5lmFE77p/6+jT1s1SSjP5JzvS98xQN0Y</vt:lpwstr>
  </property>
  <property fmtid="{D5CDD505-2E9C-101B-9397-08002B2CF9AE}" pid="14" name="_2015_ms_pID_7253432">
    <vt:lpwstr>Eg==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